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A18A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WESTHORP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CF6E73B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Northbourne, Kent.</w:t>
      </w:r>
    </w:p>
    <w:p w14:paraId="77116978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0812C8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C57BF7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5318F91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5D898A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724122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399291" w14:textId="77777777" w:rsidR="00501BD0" w:rsidRDefault="00501BD0" w:rsidP="00501B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4BFFDA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6BA5" w14:textId="77777777" w:rsidR="00501BD0" w:rsidRDefault="00501BD0" w:rsidP="009139A6">
      <w:r>
        <w:separator/>
      </w:r>
    </w:p>
  </w:endnote>
  <w:endnote w:type="continuationSeparator" w:id="0">
    <w:p w14:paraId="25207293" w14:textId="77777777" w:rsidR="00501BD0" w:rsidRDefault="00501B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7C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32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EC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E000C" w14:textId="77777777" w:rsidR="00501BD0" w:rsidRDefault="00501BD0" w:rsidP="009139A6">
      <w:r>
        <w:separator/>
      </w:r>
    </w:p>
  </w:footnote>
  <w:footnote w:type="continuationSeparator" w:id="0">
    <w:p w14:paraId="1E5DC740" w14:textId="77777777" w:rsidR="00501BD0" w:rsidRDefault="00501B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7E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4E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54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D0"/>
    <w:rsid w:val="000666E0"/>
    <w:rsid w:val="002510B7"/>
    <w:rsid w:val="00501BD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0885B"/>
  <w15:chartTrackingRefBased/>
  <w15:docId w15:val="{54976954-6C75-4CBA-B682-49E84805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1B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2022-07-22T20:35:00Z</dcterms:created>
  <dcterms:modified xsi:type="dcterms:W3CDTF">2022-07-22T20:36:00Z</dcterms:modified>
</cp:coreProperties>
</file>